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B332B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5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 w:rsidRPr="00F80FD0">
              <w:rPr>
                <w:rFonts w:asciiTheme="majorBidi" w:hAnsiTheme="majorBidi" w:cstheme="majorBidi"/>
                <w:sz w:val="32"/>
                <w:szCs w:val="32"/>
                <w:cs/>
                <w:lang w:eastAsia="th-TH" w:bidi="th-TH"/>
              </w:rPr>
              <w:t>ชีวเคมี</w:t>
            </w:r>
            <w:r w:rsidR="00B332B1">
              <w:rPr>
                <w:rFonts w:asciiTheme="majorBidi" w:hAnsiTheme="majorBidi" w:cstheme="majorBidi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B332B1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332B1" w:rsidRDefault="00870669" w:rsidP="00B332B1">
            <w:pPr>
              <w:ind w:left="57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332B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 w:rsidRPr="00B332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332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คม</w:t>
            </w:r>
            <w:r w:rsidR="00B332B1">
              <w:rPr>
                <w:rFonts w:ascii="TH SarabunPSK" w:hAnsi="TH SarabunPSK" w:cs="TH SarabunPSK"/>
                <w:sz w:val="32"/>
                <w:szCs w:val="32"/>
              </w:rPr>
              <w:t xml:space="preserve"> 323</w:t>
            </w:r>
            <w:r w:rsidR="00B332B1" w:rsidRPr="00B332B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="00B332B1" w:rsidRPr="00B332B1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B332B1" w:rsidRPr="00B332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คม </w:t>
            </w:r>
            <w:r w:rsidR="00B332B1">
              <w:rPr>
                <w:rFonts w:ascii="TH SarabunPSK" w:hAnsi="TH SarabunPSK" w:cs="TH SarabunPSK"/>
                <w:sz w:val="32"/>
                <w:szCs w:val="32"/>
              </w:rPr>
              <w:t>324</w:t>
            </w:r>
            <w:r w:rsidR="004D7820" w:rsidRPr="00B332B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966" w:rsidRPr="00B332B1" w:rsidRDefault="00F10966" w:rsidP="004D782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332B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332B1" w:rsidRPr="00B332B1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B332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ชีวเคมี </w:t>
            </w:r>
            <w:r w:rsidR="00B332B1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10966" w:rsidRPr="00B332B1" w:rsidRDefault="00B332B1" w:rsidP="004D782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332B1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B332B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ผศ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นันทฤทธิ์ โชคถาวร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ชุติมา คงจรูญ 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133404">
              <w:rPr>
                <w:rFonts w:ascii="AngsanaUPC" w:hAnsi="AngsanaUPC" w:cs="AngsanaUPC"/>
                <w:sz w:val="32"/>
                <w:szCs w:val="32"/>
                <w:cs/>
                <w:lang w:bidi="th-TH"/>
              </w:rPr>
              <w:t>อ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ดร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</w:rPr>
              <w:t>.</w:t>
            </w:r>
            <w:r w:rsidRPr="00133404">
              <w:rPr>
                <w:rFonts w:ascii="AngsanaUPC" w:hAnsi="AngsanaUPC" w:cs="AngsanaUPC"/>
                <w:sz w:val="32"/>
                <w:szCs w:val="32"/>
                <w:rtl/>
                <w:cs/>
                <w:lang w:bidi="th-TH"/>
              </w:rPr>
              <w:t>อนรรฆอร ศรีไสยเพชร</w:t>
            </w:r>
          </w:p>
          <w:p w:rsidR="00F80FD0" w:rsidRDefault="00F80FD0" w:rsidP="00F80FD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ตราช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และ</w:t>
            </w:r>
          </w:p>
          <w:p w:rsidR="00F80FD0" w:rsidRPr="00D902F4" w:rsidRDefault="00F80FD0" w:rsidP="00F80FD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อ. เอก</w:t>
            </w:r>
            <w:proofErr w:type="spellStart"/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>วิทย์</w:t>
            </w:r>
            <w:proofErr w:type="spellEnd"/>
            <w:r>
              <w:rPr>
                <w:rFonts w:ascii="AngsanaUPC" w:hAnsi="AngsanaUPC" w:cs="AngsanaUPC" w:hint="cs"/>
                <w:sz w:val="32"/>
                <w:szCs w:val="32"/>
                <w:cs/>
                <w:lang w:bidi="th-TH"/>
              </w:rPr>
              <w:t xml:space="preserve"> ตรีเนตร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B332B1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77270" w:rsidP="00DF28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477270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0.3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477270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6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A4E8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4E8B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F2816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DF2816">
              <w:rPr>
                <w:rFonts w:cs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1C1B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001C1B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77270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7727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1.5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77270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477270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47727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7727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477270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77270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2B21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เมแทบอลิสมเบื้องต้น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2B2114">
              <w:rPr>
                <w:rFonts w:ascii="Angsana New" w:hAnsi="Angsana New"/>
                <w:sz w:val="32"/>
                <w:szCs w:val="32"/>
                <w:lang w:val="en-US" w:bidi="th-TH"/>
              </w:rPr>
              <w:t>1.5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2B2114">
              <w:rPr>
                <w:rFonts w:ascii="Angsana New" w:hAnsi="Angsana New"/>
                <w:sz w:val="32"/>
                <w:szCs w:val="32"/>
                <w:lang w:val="en-US" w:bidi="th-TH"/>
              </w:rPr>
              <w:t>1.5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rPr>
                <w:rFonts w:ascii="Angsana New" w:hAnsi="Angsana New"/>
                <w:lang w:val="en-US" w:bidi="th-TH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F80FD0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rtl/>
                <w:cs/>
                <w:lang w:bidi="th-TH"/>
              </w:rPr>
            </w:pPr>
            <w:r w:rsidRPr="002B2114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211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2B211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F80FD0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B21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เมแทบอลิสมของคาร์โบไฮเดรต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F80FD0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B21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เมแทบอลิสมของลิปิด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B21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เมแทบอลิสมของกรดอะมิโน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B2114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เมแทบอลิสมของกรดนิวคลีอิก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B2114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เทคโนโลยีของคาร์โบไฮเดรตและโปรตีน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2B2114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เทคโนโลยีของลิปิด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B2114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เทคโนโลยีของดีเอนเอ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4.5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2B2114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การควบคุมเมแทบอลิสม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2B2114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ฮอร์โมน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 w:rsidTr="00DB5773">
        <w:tc>
          <w:tcPr>
            <w:tcW w:w="2878" w:type="dxa"/>
          </w:tcPr>
          <w:p w:rsidR="00B332B1" w:rsidRPr="002B2114" w:rsidRDefault="00B332B1" w:rsidP="00B332B1">
            <w:pPr>
              <w:rPr>
                <w:rFonts w:ascii="Angsana New" w:hAnsi="Angsana New"/>
                <w:sz w:val="20"/>
                <w:szCs w:val="20"/>
                <w:cs/>
                <w:lang w:bidi="th-TH"/>
              </w:rPr>
            </w:pPr>
            <w:r w:rsidRPr="002B2114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>โภชนชีวเคมี</w:t>
            </w:r>
          </w:p>
        </w:tc>
        <w:tc>
          <w:tcPr>
            <w:tcW w:w="1800" w:type="dxa"/>
            <w:gridSpan w:val="2"/>
          </w:tcPr>
          <w:p w:rsidR="00B332B1" w:rsidRPr="002B2114" w:rsidRDefault="00B332B1" w:rsidP="00347CBA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0" w:type="dxa"/>
            <w:gridSpan w:val="2"/>
          </w:tcPr>
          <w:p w:rsidR="00B332B1" w:rsidRPr="002B2114" w:rsidRDefault="00B332B1" w:rsidP="008A4E8B">
            <w:pPr>
              <w:pStyle w:val="7"/>
              <w:spacing w:before="12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B211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3962" w:type="dxa"/>
          </w:tcPr>
          <w:p w:rsidR="00B332B1" w:rsidRPr="002B2114" w:rsidRDefault="00B332B1" w:rsidP="00870669">
            <w:pPr>
              <w:pStyle w:val="7"/>
              <w:spacing w:before="1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332B1" w:rsidRPr="002B2114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332B1" w:rsidRPr="002B2114" w:rsidRDefault="00B332B1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B21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2B2114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 w:rsidRPr="002B21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332B1" w:rsidRPr="002B2114" w:rsidRDefault="00B332B1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2B2114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B332B1" w:rsidRPr="002B2114" w:rsidRDefault="00B332B1" w:rsidP="00870669">
            <w:pPr>
              <w:rPr>
                <w:rFonts w:ascii="Angsana New" w:hAnsi="Angsana New"/>
                <w:sz w:val="22"/>
                <w:szCs w:val="22"/>
                <w:lang w:val="en-US" w:bidi="th-TH"/>
              </w:rPr>
            </w:pPr>
            <w:r w:rsidRPr="002B2114">
              <w:rPr>
                <w:rFonts w:ascii="Angsana New" w:hAnsi="Angsana New"/>
                <w:sz w:val="32"/>
                <w:szCs w:val="32"/>
                <w:cs/>
                <w:lang w:bidi="th-TH"/>
              </w:rPr>
              <w:lastRenderedPageBreak/>
              <w:t xml:space="preserve"> </w:t>
            </w:r>
          </w:p>
        </w:tc>
      </w:tr>
      <w:tr w:rsidR="00B332B1" w:rsidRPr="002B211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332B1" w:rsidRPr="002B2114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B21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B332B1" w:rsidRPr="002B2114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2B21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332B1" w:rsidRPr="002B2114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2B211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332B1" w:rsidRPr="002B211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098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332B1" w:rsidRPr="002B211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332B1" w:rsidRPr="002B211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332B1" w:rsidRPr="002B211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332B1" w:rsidRPr="002B2114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332B1" w:rsidRPr="002B2114" w:rsidRDefault="00B332B1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2B2114" w:rsidRDefault="004017DD">
      <w:pPr>
        <w:rPr>
          <w:rFonts w:ascii="Angsana New" w:hAnsi="Angsana New"/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306225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DF45D9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ความรู้พื้นฐาน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DF45D9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อื่น ๆ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77270" w:rsidRPr="0047727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477270" w:rsidRPr="00477270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</w:t>
            </w:r>
            <w:proofErr w:type="spellStart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บูรณา</w:t>
            </w:r>
            <w:proofErr w:type="spellEnd"/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482720">
              <w:rPr>
                <w:rFonts w:ascii="Angsana New" w:hAnsi="Angsana New"/>
                <w:sz w:val="20"/>
                <w:szCs w:val="20"/>
              </w:rPr>
              <w:t>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77270" w:rsidRPr="0047727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lastRenderedPageBreak/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77270" w:rsidRPr="0047727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DF45D9" w:rsidRPr="00073B28" w:rsidRDefault="00DF45D9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77270" w:rsidRPr="00477270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</w:t>
            </w:r>
            <w:proofErr w:type="spellStart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DF45D9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ห้องเรียนออนไลน์</w:t>
            </w:r>
            <w:r w:rsidRPr="009A062B">
              <w:rPr>
                <w:rFonts w:ascii="Angsana New" w:hAnsi="Angsana New"/>
                <w:sz w:val="22"/>
                <w:szCs w:val="22"/>
              </w:rPr>
              <w:t>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DF45D9" w:rsidRDefault="00DF45D9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B332B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 w:rsidR="00A417B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A92B3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B332B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 w:rsidR="00A417B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4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332B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Pr="00870669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32B1" w:rsidRPr="00870669" w:rsidRDefault="00B332B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332B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Pr="00870669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2.27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32B1" w:rsidRPr="00870669" w:rsidRDefault="00B332B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332B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Pr="00870669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4.55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32B1" w:rsidRPr="00870669" w:rsidRDefault="00B332B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332B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Pr="00870669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9.09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32B1" w:rsidRPr="00870669" w:rsidRDefault="00B332B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332B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Pr="00870669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18.18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32B1" w:rsidRPr="00870669" w:rsidRDefault="00B332B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332B1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332B1" w:rsidRPr="00870669" w:rsidRDefault="00B332B1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Pr="00870669" w:rsidRDefault="00B332B1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16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2B1" w:rsidRDefault="00B332B1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36.36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32B1" w:rsidRPr="00870669" w:rsidRDefault="00B332B1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870669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20.45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039C" w:rsidRPr="00870669" w:rsidRDefault="00E3039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870669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47CBA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9.09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039C" w:rsidRPr="00870669" w:rsidRDefault="00E3039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870669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039C" w:rsidRPr="00870669" w:rsidRDefault="00E3039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870669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697C62" w:rsidRDefault="00E3039C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039C" w:rsidRPr="00870669" w:rsidRDefault="00E3039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870669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870669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697C62" w:rsidRDefault="00E3039C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3039C" w:rsidRPr="00870669" w:rsidRDefault="00E3039C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E3039C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039C" w:rsidRPr="00870669" w:rsidRDefault="00E3039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Default="00E3039C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E3039C" w:rsidRDefault="00E3039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</w:t>
            </w:r>
            <w:proofErr w:type="spellStart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E3039C" w:rsidRDefault="00E3039C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E3039C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39C" w:rsidRPr="00367CD3" w:rsidRDefault="00E3039C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E3039C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367CD3" w:rsidRDefault="00E3039C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3039C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Default="00E3039C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Default="00E3039C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9164E3" w:rsidRDefault="00E3039C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E3039C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E3039C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E3039C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9164E3" w:rsidRDefault="00E3039C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E3039C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E3039C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039C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8A227F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8A227F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3039C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E3039C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39C" w:rsidRPr="0005325C" w:rsidRDefault="00E3039C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E3039C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039C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9164E3" w:rsidRDefault="00E3039C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E3039C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E3039C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039C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9164E3" w:rsidRDefault="00E3039C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E3039C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3039C" w:rsidRPr="00367CD3" w:rsidRDefault="00E3039C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E3039C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367CD3" w:rsidRDefault="00E3039C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E3039C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Default="00E3039C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39C" w:rsidRPr="009164E3" w:rsidRDefault="00E3039C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ใช้สื่อ</w:t>
            </w:r>
            <w:proofErr w:type="spellStart"/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วิดีทัศน์</w:t>
            </w:r>
            <w:proofErr w:type="spellEnd"/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ที่มีภาพและเสียงบรรยายเป็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</w:t>
            </w: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ภาษาอังกฤษ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F45D9" w:rsidRDefault="00DF45D9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DF45D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ให้ความสนใจในการดูภาพเคลื่อนไหวแต่ทั้งนี้อาจารย์ผู้สอนต้องอธิบายซ้ำเป็นภาษาไทยซึ่งสามารถทำให้นักศึกษาเข้าใจบทเรียนได้ดีขึ้น</w:t>
            </w: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870669" w:rsidP="00C410D0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C410D0" w:rsidP="00575B27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ไม่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A417B5" w:rsidP="00A417B5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A417B5">
              <w:rPr>
                <w:rFonts w:ascii="Angsana New" w:hAnsi="Angsana New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688632" cy="5760640"/>
                  <wp:effectExtent l="19050" t="0" r="7318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6278" t="19485" r="27063" b="4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632" cy="576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lastRenderedPageBreak/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CC5858" w:rsidRDefault="00575B27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นักศึกษามีพื้นความรู้เดิมไม่ดีพอและไม่สนใจขวนขวายหาความรู้เพิ่มเติมจึงทำให้ผู้เรียน</w:t>
            </w:r>
            <w:r w:rsidR="00F270AC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ต้องใช้เวลาในการทำความเข้าใจบทเรียนค่อนข้างนาน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>ผศ. ดร. ชุติมา คงจรูญ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3832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83832">
        <w:rPr>
          <w:rFonts w:ascii="Angsana New" w:hAnsi="Angsana New"/>
          <w:sz w:val="32"/>
          <w:szCs w:val="32"/>
          <w:lang w:val="en-US" w:bidi="th-TH"/>
        </w:rPr>
        <w:t>3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483832">
        <w:rPr>
          <w:rFonts w:ascii="Angsana New" w:hAnsi="Angsana New" w:hint="cs"/>
          <w:sz w:val="32"/>
          <w:szCs w:val="32"/>
          <w:cs/>
          <w:lang w:val="en-US" w:bidi="th-TH"/>
        </w:rPr>
        <w:t xml:space="preserve">เมษายน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483832">
        <w:rPr>
          <w:rFonts w:ascii="Angsana New" w:hAnsi="Angsana New"/>
          <w:sz w:val="32"/>
          <w:szCs w:val="32"/>
          <w:lang w:val="en-US" w:bidi="th-TH"/>
        </w:rPr>
        <w:t>2556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893" w:rsidRDefault="009F4893">
      <w:r>
        <w:separator/>
      </w:r>
    </w:p>
  </w:endnote>
  <w:endnote w:type="continuationSeparator" w:id="0">
    <w:p w:rsidR="009F4893" w:rsidRDefault="009F4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D0" w:rsidRDefault="00477270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80FD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0FD0" w:rsidRDefault="00F80F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893" w:rsidRDefault="009F4893">
      <w:r>
        <w:separator/>
      </w:r>
    </w:p>
  </w:footnote>
  <w:footnote w:type="continuationSeparator" w:id="0">
    <w:p w:rsidR="009F4893" w:rsidRDefault="009F48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D0" w:rsidRDefault="0047727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80FD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0FD0" w:rsidRDefault="00F80FD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D0" w:rsidRDefault="0047727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80F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3039C">
      <w:rPr>
        <w:rStyle w:val="a6"/>
        <w:noProof/>
      </w:rPr>
      <w:t>8</w:t>
    </w:r>
    <w:r>
      <w:rPr>
        <w:rStyle w:val="a6"/>
      </w:rPr>
      <w:fldChar w:fldCharType="end"/>
    </w:r>
  </w:p>
  <w:p w:rsidR="00F80FD0" w:rsidRPr="007F3866" w:rsidRDefault="00F80FD0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attachedTemplate r:id="rId1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C1B"/>
    <w:rsid w:val="00003204"/>
    <w:rsid w:val="00032B4F"/>
    <w:rsid w:val="00094460"/>
    <w:rsid w:val="000C58FE"/>
    <w:rsid w:val="0011794C"/>
    <w:rsid w:val="00175809"/>
    <w:rsid w:val="00191E4F"/>
    <w:rsid w:val="001D18A8"/>
    <w:rsid w:val="001D5CD1"/>
    <w:rsid w:val="001F3BCD"/>
    <w:rsid w:val="00254C9B"/>
    <w:rsid w:val="002A513F"/>
    <w:rsid w:val="002B2114"/>
    <w:rsid w:val="002F0446"/>
    <w:rsid w:val="00306225"/>
    <w:rsid w:val="00352520"/>
    <w:rsid w:val="00367317"/>
    <w:rsid w:val="003A3C27"/>
    <w:rsid w:val="003B387C"/>
    <w:rsid w:val="003C09A5"/>
    <w:rsid w:val="003D48EC"/>
    <w:rsid w:val="003E70A9"/>
    <w:rsid w:val="003F5489"/>
    <w:rsid w:val="004017DD"/>
    <w:rsid w:val="00445570"/>
    <w:rsid w:val="00476B3F"/>
    <w:rsid w:val="00477270"/>
    <w:rsid w:val="00482720"/>
    <w:rsid w:val="00483832"/>
    <w:rsid w:val="00491B30"/>
    <w:rsid w:val="004C084D"/>
    <w:rsid w:val="004D7820"/>
    <w:rsid w:val="00533E50"/>
    <w:rsid w:val="00543CF5"/>
    <w:rsid w:val="005746A5"/>
    <w:rsid w:val="00575B27"/>
    <w:rsid w:val="005B1094"/>
    <w:rsid w:val="005C58D0"/>
    <w:rsid w:val="005D74FA"/>
    <w:rsid w:val="005E5AA2"/>
    <w:rsid w:val="005E7259"/>
    <w:rsid w:val="005F333B"/>
    <w:rsid w:val="0067205B"/>
    <w:rsid w:val="0068043A"/>
    <w:rsid w:val="00697C62"/>
    <w:rsid w:val="006A2836"/>
    <w:rsid w:val="006A379B"/>
    <w:rsid w:val="00732396"/>
    <w:rsid w:val="007967BB"/>
    <w:rsid w:val="007B2EF9"/>
    <w:rsid w:val="007E441E"/>
    <w:rsid w:val="007E6ACB"/>
    <w:rsid w:val="007F3866"/>
    <w:rsid w:val="008047B3"/>
    <w:rsid w:val="00870669"/>
    <w:rsid w:val="008818C9"/>
    <w:rsid w:val="008911D3"/>
    <w:rsid w:val="008A4E8B"/>
    <w:rsid w:val="008D2D63"/>
    <w:rsid w:val="009531CD"/>
    <w:rsid w:val="00964655"/>
    <w:rsid w:val="009A336C"/>
    <w:rsid w:val="009F4893"/>
    <w:rsid w:val="00A04E87"/>
    <w:rsid w:val="00A1684A"/>
    <w:rsid w:val="00A417B5"/>
    <w:rsid w:val="00A45632"/>
    <w:rsid w:val="00A8576F"/>
    <w:rsid w:val="00A92B32"/>
    <w:rsid w:val="00AA6A80"/>
    <w:rsid w:val="00AC49BC"/>
    <w:rsid w:val="00AC708F"/>
    <w:rsid w:val="00AF76C9"/>
    <w:rsid w:val="00B332B1"/>
    <w:rsid w:val="00B65EBC"/>
    <w:rsid w:val="00B764EC"/>
    <w:rsid w:val="00B82A9B"/>
    <w:rsid w:val="00BD6BD4"/>
    <w:rsid w:val="00C410D0"/>
    <w:rsid w:val="00C469BF"/>
    <w:rsid w:val="00C563C2"/>
    <w:rsid w:val="00CA7F68"/>
    <w:rsid w:val="00CD5965"/>
    <w:rsid w:val="00CE2258"/>
    <w:rsid w:val="00D11C64"/>
    <w:rsid w:val="00D130A1"/>
    <w:rsid w:val="00D13906"/>
    <w:rsid w:val="00D304F9"/>
    <w:rsid w:val="00D871F4"/>
    <w:rsid w:val="00DB2411"/>
    <w:rsid w:val="00DF140E"/>
    <w:rsid w:val="00DF2816"/>
    <w:rsid w:val="00DF45D9"/>
    <w:rsid w:val="00E3039C"/>
    <w:rsid w:val="00E55C74"/>
    <w:rsid w:val="00E83DDC"/>
    <w:rsid w:val="00F10966"/>
    <w:rsid w:val="00F133F2"/>
    <w:rsid w:val="00F270AC"/>
    <w:rsid w:val="00F80FD0"/>
    <w:rsid w:val="00FB7ABD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1331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5</TotalTime>
  <Pages>13</Pages>
  <Words>1926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IT_MJU</cp:lastModifiedBy>
  <cp:revision>4</cp:revision>
  <cp:lastPrinted>2010-10-08T06:38:00Z</cp:lastPrinted>
  <dcterms:created xsi:type="dcterms:W3CDTF">2013-05-22T07:35:00Z</dcterms:created>
  <dcterms:modified xsi:type="dcterms:W3CDTF">2013-05-22T07:38:00Z</dcterms:modified>
</cp:coreProperties>
</file>